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3765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76570" w:rsidRPr="003765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ΚΩΝΙΚΗ ΦΙΑΛΗ  500ml</w:t>
            </w:r>
            <w:bookmarkStart w:id="0" w:name="_GoBack"/>
            <w:bookmarkEnd w:id="0"/>
            <w:r w:rsidR="00120F56" w:rsidRPr="00120F56">
              <w:rPr>
                <w:lang w:val="el-GR"/>
              </w:rPr>
              <w:t xml:space="preserve"> 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376570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765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ΚΩΝΙΚΗ ΦΙΑΛΗ ΑΠΌ BOROSILICATE GLASS 3.3, ΣΥΜΦΩΝΑ ΜΕ ISO 1773, 500ml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3B346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76570"/>
    <w:rsid w:val="003B3464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8919E12A</Template>
  <TotalTime>0</TotalTime>
  <Pages>1</Pages>
  <Words>45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2025-11-25T11:51:00Z</dcterms:created>
  <dcterms:modified xsi:type="dcterms:W3CDTF">2025-11-25T11:51:00Z</dcterms:modified>
</cp:coreProperties>
</file>